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2DAB" w:rsidRDefault="00492DAB" w:rsidP="00492DA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Nicholas UNDIRDOWNE, senior</w:t>
      </w:r>
      <w:r>
        <w:t xml:space="preserve">    </w:t>
      </w:r>
      <w:proofErr w:type="gramStart"/>
      <w:r>
        <w:t xml:space="preserve">   (</w:t>
      </w:r>
      <w:proofErr w:type="gramEnd"/>
      <w:r>
        <w:t>fl.1481-2)</w:t>
      </w:r>
    </w:p>
    <w:p w:rsidR="00492DAB" w:rsidRDefault="00492DAB" w:rsidP="00492DA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proofErr w:type="gramStart"/>
      <w:r>
        <w:t>St.Peter</w:t>
      </w:r>
      <w:proofErr w:type="spellEnd"/>
      <w:proofErr w:type="gramEnd"/>
      <w:r>
        <w:t>, Thanet, Kent.</w:t>
      </w:r>
    </w:p>
    <w:p w:rsidR="00492DAB" w:rsidRDefault="00492DAB" w:rsidP="00492DA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92DAB" w:rsidRDefault="00492DAB" w:rsidP="00492DA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92DAB" w:rsidRDefault="00492DAB" w:rsidP="00492DA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1481-2</w:t>
      </w:r>
      <w:r>
        <w:tab/>
        <w:t>He made his Will.   (Plomer p.483)</w:t>
      </w:r>
    </w:p>
    <w:p w:rsidR="00492DAB" w:rsidRDefault="00492DAB" w:rsidP="00492DA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92DAB" w:rsidRDefault="00492DAB" w:rsidP="00492DA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92DAB" w:rsidRDefault="00492DAB" w:rsidP="00492DAB">
      <w:pPr>
        <w:pStyle w:val="NoSpacing"/>
        <w:tabs>
          <w:tab w:val="left" w:pos="720"/>
          <w:tab w:val="left" w:pos="1440"/>
          <w:tab w:val="left" w:pos="1890"/>
        </w:tabs>
        <w:jc w:val="both"/>
        <w:rPr>
          <w:u w:val="single"/>
        </w:rPr>
      </w:pPr>
      <w:r>
        <w:t>17 November 2017</w:t>
      </w:r>
    </w:p>
    <w:p w:rsidR="006B2F86" w:rsidRPr="00E71FC3" w:rsidRDefault="00492DA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2DAB" w:rsidRDefault="00492DAB" w:rsidP="00E71FC3">
      <w:pPr>
        <w:spacing w:after="0" w:line="240" w:lineRule="auto"/>
      </w:pPr>
      <w:r>
        <w:separator/>
      </w:r>
    </w:p>
  </w:endnote>
  <w:endnote w:type="continuationSeparator" w:id="0">
    <w:p w:rsidR="00492DAB" w:rsidRDefault="00492DA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2DAB" w:rsidRDefault="00492DAB" w:rsidP="00E71FC3">
      <w:pPr>
        <w:spacing w:after="0" w:line="240" w:lineRule="auto"/>
      </w:pPr>
      <w:r>
        <w:separator/>
      </w:r>
    </w:p>
  </w:footnote>
  <w:footnote w:type="continuationSeparator" w:id="0">
    <w:p w:rsidR="00492DAB" w:rsidRDefault="00492DA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DAB"/>
    <w:rsid w:val="001A7C09"/>
    <w:rsid w:val="00492DA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AE335C-FD93-48BE-96F1-4AA14DDFF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2017-12-02T19:59:00Z</dcterms:created>
  <dcterms:modified xsi:type="dcterms:W3CDTF">2017-12-02T20:00:00Z</dcterms:modified>
</cp:coreProperties>
</file>